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B16F7" w14:textId="77777777" w:rsidR="000E442C" w:rsidRDefault="000E442C" w:rsidP="000E442C">
      <w:pPr>
        <w:pStyle w:val="NoSpacing"/>
        <w:jc w:val="both"/>
      </w:pPr>
      <w:r>
        <w:rPr>
          <w:u w:val="single"/>
        </w:rPr>
        <w:t>William SWYNTON</w:t>
      </w:r>
      <w:r>
        <w:t xml:space="preserve">   </w:t>
      </w:r>
      <w:proofErr w:type="gramStart"/>
      <w:r>
        <w:t xml:space="preserve">   (</w:t>
      </w:r>
      <w:proofErr w:type="gramEnd"/>
      <w:r>
        <w:t>d.1482-3)</w:t>
      </w:r>
    </w:p>
    <w:p w14:paraId="601CC59D" w14:textId="77777777" w:rsidR="000E442C" w:rsidRDefault="000E442C" w:rsidP="000E442C">
      <w:pPr>
        <w:pStyle w:val="NoSpacing"/>
        <w:jc w:val="both"/>
      </w:pPr>
      <w:r>
        <w:t xml:space="preserve">Vicar of </w:t>
      </w:r>
      <w:proofErr w:type="spellStart"/>
      <w:r>
        <w:t>Braithwell</w:t>
      </w:r>
      <w:proofErr w:type="spellEnd"/>
      <w:r>
        <w:t>, West Riding of Yorkshire.</w:t>
      </w:r>
    </w:p>
    <w:p w14:paraId="4AD6079A" w14:textId="77777777" w:rsidR="000E442C" w:rsidRDefault="000E442C" w:rsidP="000E442C">
      <w:pPr>
        <w:pStyle w:val="NoSpacing"/>
        <w:jc w:val="both"/>
      </w:pPr>
    </w:p>
    <w:p w14:paraId="0FEE8A8C" w14:textId="77777777" w:rsidR="000E442C" w:rsidRDefault="000E442C" w:rsidP="000E442C">
      <w:pPr>
        <w:pStyle w:val="NoSpacing"/>
        <w:jc w:val="both"/>
      </w:pPr>
    </w:p>
    <w:p w14:paraId="4D45CA0A" w14:textId="77777777" w:rsidR="000E442C" w:rsidRDefault="000E442C" w:rsidP="000E442C">
      <w:pPr>
        <w:pStyle w:val="NoSpacing"/>
        <w:jc w:val="both"/>
      </w:pPr>
      <w:r>
        <w:t xml:space="preserve">  4 Feb.1483</w:t>
      </w:r>
      <w:r>
        <w:tab/>
        <w:t>He was dead by this date.</w:t>
      </w:r>
    </w:p>
    <w:p w14:paraId="0964CFC8" w14:textId="77777777" w:rsidR="000E442C" w:rsidRDefault="000E442C" w:rsidP="000E442C">
      <w:pPr>
        <w:pStyle w:val="NoSpacing"/>
      </w:pPr>
      <w:r>
        <w:tab/>
      </w:r>
      <w:r>
        <w:tab/>
        <w:t>(“The Register of Thomas Rotherham, Archbishop of York 1480-1500</w:t>
      </w:r>
    </w:p>
    <w:p w14:paraId="7B83DF94" w14:textId="77777777" w:rsidR="000E442C" w:rsidRDefault="000E442C" w:rsidP="000E442C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p.28)</w:t>
      </w:r>
    </w:p>
    <w:p w14:paraId="0D252C40" w14:textId="77777777" w:rsidR="000E442C" w:rsidRDefault="000E442C" w:rsidP="000E442C">
      <w:pPr>
        <w:pStyle w:val="NoSpacing"/>
        <w:jc w:val="both"/>
      </w:pPr>
    </w:p>
    <w:p w14:paraId="661F53E9" w14:textId="77777777" w:rsidR="000E442C" w:rsidRDefault="000E442C" w:rsidP="000E442C">
      <w:pPr>
        <w:pStyle w:val="NoSpacing"/>
        <w:jc w:val="both"/>
      </w:pPr>
    </w:p>
    <w:p w14:paraId="5AE3087B" w14:textId="77777777" w:rsidR="000E442C" w:rsidRDefault="000E442C" w:rsidP="000E442C">
      <w:pPr>
        <w:pStyle w:val="NoSpacing"/>
        <w:jc w:val="both"/>
      </w:pPr>
      <w:r>
        <w:t>10 June 2019</w:t>
      </w:r>
    </w:p>
    <w:p w14:paraId="52C933AB" w14:textId="77777777" w:rsidR="006B2F86" w:rsidRPr="00E71FC3" w:rsidRDefault="000E44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319D9" w14:textId="77777777" w:rsidR="000E442C" w:rsidRDefault="000E442C" w:rsidP="00E71FC3">
      <w:pPr>
        <w:spacing w:after="0" w:line="240" w:lineRule="auto"/>
      </w:pPr>
      <w:r>
        <w:separator/>
      </w:r>
    </w:p>
  </w:endnote>
  <w:endnote w:type="continuationSeparator" w:id="0">
    <w:p w14:paraId="5468DE86" w14:textId="77777777" w:rsidR="000E442C" w:rsidRDefault="000E44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F5A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36E68" w14:textId="77777777" w:rsidR="000E442C" w:rsidRDefault="000E442C" w:rsidP="00E71FC3">
      <w:pPr>
        <w:spacing w:after="0" w:line="240" w:lineRule="auto"/>
      </w:pPr>
      <w:r>
        <w:separator/>
      </w:r>
    </w:p>
  </w:footnote>
  <w:footnote w:type="continuationSeparator" w:id="0">
    <w:p w14:paraId="056A0FF9" w14:textId="77777777" w:rsidR="000E442C" w:rsidRDefault="000E44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42C"/>
    <w:rsid w:val="000E442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9C232"/>
  <w15:chartTrackingRefBased/>
  <w15:docId w15:val="{64A4E2B0-6FC0-4E0F-B0B8-9B04DF8D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2019-06-23T20:50:00Z</dcterms:created>
  <dcterms:modified xsi:type="dcterms:W3CDTF">2019-06-23T20:51:00Z</dcterms:modified>
</cp:coreProperties>
</file>